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F96" w:rsidRDefault="00810F96" w:rsidP="00810F96">
      <w:r>
        <w:rPr>
          <w:u w:val="single"/>
        </w:rPr>
        <w:t>John RYCHER</w:t>
      </w:r>
      <w:r>
        <w:t xml:space="preserve">       (d.1445)</w:t>
      </w:r>
    </w:p>
    <w:p w:rsidR="00810F96" w:rsidRDefault="00810F96" w:rsidP="00810F96">
      <w:r>
        <w:t>Chaplain.</w:t>
      </w:r>
    </w:p>
    <w:p w:rsidR="00810F96" w:rsidRDefault="00810F96" w:rsidP="00810F96"/>
    <w:p w:rsidR="00810F96" w:rsidRDefault="00810F96" w:rsidP="00810F96"/>
    <w:p w:rsidR="00810F96" w:rsidRDefault="00810F96" w:rsidP="00810F96">
      <w:r>
        <w:t>Son of Magote Rycher(q.v.) and brother of Henry(q.v.).</w:t>
      </w:r>
    </w:p>
    <w:p w:rsidR="00810F96" w:rsidRDefault="00810F96" w:rsidP="00810F96">
      <w:r>
        <w:t>(</w:t>
      </w:r>
      <w:hyperlink r:id="rId6" w:history="1">
        <w:r w:rsidRPr="00BD5415">
          <w:rPr>
            <w:rStyle w:val="Hyperlink"/>
          </w:rPr>
          <w:t>http://www.kentarchaeology.org.uk/Research/Libr/Wills/Lbth/Bk21/page%20037.htm</w:t>
        </w:r>
      </w:hyperlink>
      <w:r>
        <w:t>)</w:t>
      </w:r>
    </w:p>
    <w:p w:rsidR="00810F96" w:rsidRDefault="00810F96" w:rsidP="00810F96"/>
    <w:p w:rsidR="00810F96" w:rsidRDefault="00810F96" w:rsidP="00810F96"/>
    <w:p w:rsidR="00810F96" w:rsidRDefault="00810F96" w:rsidP="00810F96">
      <w:r>
        <w:t>18 Jun.</w:t>
      </w:r>
      <w:r>
        <w:tab/>
        <w:t>1445</w:t>
      </w:r>
      <w:r>
        <w:tab/>
        <w:t>He made his Will.  (ibid.)</w:t>
      </w:r>
    </w:p>
    <w:p w:rsidR="00810F96" w:rsidRDefault="00810F96" w:rsidP="00810F96">
      <w:r>
        <w:t xml:space="preserve">  4 Jul.</w:t>
      </w:r>
      <w:r>
        <w:tab/>
      </w:r>
      <w:r>
        <w:tab/>
        <w:t>His Will was proved.  (ibid.)</w:t>
      </w:r>
    </w:p>
    <w:p w:rsidR="00810F96" w:rsidRDefault="00810F96" w:rsidP="00810F96"/>
    <w:p w:rsidR="00810F96" w:rsidRDefault="00810F96" w:rsidP="00810F96"/>
    <w:p w:rsidR="00810F96" w:rsidRDefault="00810F96" w:rsidP="00810F96">
      <w:r>
        <w:t>Executors:  John Chambyrlayn(q.v.), William Cave(q.v.) and Richard Frekeman(q.v.),</w:t>
      </w:r>
    </w:p>
    <w:p w:rsidR="00810F96" w:rsidRDefault="00810F96" w:rsidP="00810F96">
      <w:r>
        <w:t xml:space="preserve">                   chaplains.  (ibid.)</w:t>
      </w:r>
    </w:p>
    <w:p w:rsidR="00810F96" w:rsidRDefault="00810F96" w:rsidP="00810F96"/>
    <w:p w:rsidR="00810F96" w:rsidRDefault="00810F96" w:rsidP="00810F96"/>
    <w:p w:rsidR="00DD5B8A" w:rsidRPr="00564E3C" w:rsidRDefault="00810F96" w:rsidP="00810F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26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F96" w:rsidRDefault="00810F96" w:rsidP="00564E3C">
      <w:r>
        <w:separator/>
      </w:r>
    </w:p>
  </w:endnote>
  <w:endnote w:type="continuationSeparator" w:id="0">
    <w:p w:rsidR="00810F96" w:rsidRDefault="00810F96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10F96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F96" w:rsidRDefault="00810F96" w:rsidP="00564E3C">
      <w:r>
        <w:separator/>
      </w:r>
    </w:p>
  </w:footnote>
  <w:footnote w:type="continuationSeparator" w:id="0">
    <w:p w:rsidR="00810F96" w:rsidRDefault="00810F96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F96"/>
    <w:rsid w:val="00372DC6"/>
    <w:rsid w:val="00564E3C"/>
    <w:rsid w:val="0064591D"/>
    <w:rsid w:val="00810F9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932C51-04EA-448C-9FFE-94F2BE8E5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F9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810F9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Libr/Wills/Lbth/Bk21/page%2003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2015-11-15T18:55:00Z</dcterms:created>
  <dcterms:modified xsi:type="dcterms:W3CDTF">2015-11-15T18:57:00Z</dcterms:modified>
</cp:coreProperties>
</file>